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Pr="007B5F4C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Pr="007B5F4C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0E1B75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Term: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7804C3">
        <w:rPr>
          <w:rFonts w:ascii="Times New Roman" w:hAnsi="Times New Roman" w:cs="Times New Roman"/>
          <w:sz w:val="28"/>
          <w:szCs w:val="28"/>
        </w:rPr>
        <w:t>MOD 5 2019</w:t>
      </w:r>
    </w:p>
    <w:p w:rsidR="009D5420" w:rsidRPr="007B5F4C" w:rsidRDefault="000E1B75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9D5420" w:rsidRPr="007B5F4C">
        <w:rPr>
          <w:rFonts w:ascii="Times New Roman" w:hAnsi="Times New Roman" w:cs="Times New Roman"/>
          <w:sz w:val="28"/>
          <w:szCs w:val="28"/>
        </w:rPr>
        <w:t>ate</w:t>
      </w:r>
      <w:r w:rsidR="00F13154">
        <w:rPr>
          <w:rFonts w:ascii="Times New Roman" w:hAnsi="Times New Roman" w:cs="Times New Roman"/>
          <w:sz w:val="28"/>
          <w:szCs w:val="28"/>
        </w:rPr>
        <w:t xml:space="preserve"> Revised:</w:t>
      </w:r>
      <w:r w:rsidR="00F13154">
        <w:rPr>
          <w:rFonts w:ascii="Times New Roman" w:hAnsi="Times New Roman" w:cs="Times New Roman"/>
          <w:sz w:val="28"/>
          <w:szCs w:val="28"/>
        </w:rPr>
        <w:tab/>
      </w:r>
      <w:r w:rsidR="007804C3">
        <w:rPr>
          <w:rFonts w:ascii="Times New Roman" w:hAnsi="Times New Roman" w:cs="Times New Roman"/>
          <w:sz w:val="28"/>
          <w:szCs w:val="28"/>
        </w:rPr>
        <w:t>4/24/19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Course: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7B5F4C" w:rsidRPr="007B5F4C">
        <w:rPr>
          <w:rFonts w:ascii="Times New Roman" w:hAnsi="Times New Roman" w:cs="Times New Roman"/>
          <w:sz w:val="28"/>
          <w:szCs w:val="28"/>
        </w:rPr>
        <w:t>WL122 S.M.A.W. Intermediate</w:t>
      </w:r>
      <w:r w:rsidR="007B5F4C" w:rsidRPr="007B5F4C">
        <w:rPr>
          <w:rFonts w:ascii="Times New Roman" w:hAnsi="Times New Roman" w:cs="Times New Roman"/>
          <w:sz w:val="28"/>
          <w:szCs w:val="28"/>
        </w:rPr>
        <w:tab/>
      </w:r>
    </w:p>
    <w:p w:rsidR="0007107B" w:rsidRDefault="0007107B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Course Length:  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Credit Hours: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7B5F4C" w:rsidRPr="007B5F4C">
        <w:rPr>
          <w:rFonts w:ascii="Times New Roman" w:hAnsi="Times New Roman" w:cs="Times New Roman"/>
          <w:sz w:val="28"/>
          <w:szCs w:val="28"/>
        </w:rPr>
        <w:t>3 Credit Hours</w:t>
      </w:r>
      <w:r w:rsidR="007B5F4C" w:rsidRPr="007B5F4C">
        <w:rPr>
          <w:rFonts w:ascii="Times New Roman" w:hAnsi="Times New Roman" w:cs="Times New Roman"/>
          <w:sz w:val="28"/>
          <w:szCs w:val="28"/>
        </w:rPr>
        <w:tab/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Prerequisite: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7B5F4C" w:rsidRPr="007B5F4C">
        <w:rPr>
          <w:rFonts w:ascii="Times New Roman" w:hAnsi="Times New Roman" w:cs="Times New Roman"/>
          <w:sz w:val="28"/>
          <w:szCs w:val="28"/>
        </w:rPr>
        <w:t>WL121</w:t>
      </w:r>
    </w:p>
    <w:p w:rsidR="000E1B75" w:rsidRPr="007B5F4C" w:rsidRDefault="009D5420" w:rsidP="000E1B75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Professor: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5D0D1E">
        <w:rPr>
          <w:rFonts w:ascii="Times New Roman" w:hAnsi="Times New Roman" w:cs="Times New Roman"/>
          <w:sz w:val="28"/>
          <w:szCs w:val="28"/>
        </w:rPr>
        <w:t>Michael Collins/</w:t>
      </w:r>
      <w:proofErr w:type="spellStart"/>
      <w:r w:rsidR="005D0D1E">
        <w:rPr>
          <w:rFonts w:ascii="Times New Roman" w:hAnsi="Times New Roman" w:cs="Times New Roman"/>
          <w:sz w:val="28"/>
          <w:szCs w:val="28"/>
        </w:rPr>
        <w:t>jesse</w:t>
      </w:r>
      <w:proofErr w:type="spellEnd"/>
      <w:r w:rsidR="005D0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D0D1E">
        <w:rPr>
          <w:rFonts w:ascii="Times New Roman" w:hAnsi="Times New Roman" w:cs="Times New Roman"/>
          <w:sz w:val="28"/>
          <w:szCs w:val="28"/>
        </w:rPr>
        <w:t>crosby</w:t>
      </w:r>
      <w:proofErr w:type="spellEnd"/>
      <w:proofErr w:type="gramEnd"/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Telephone:</w:t>
      </w:r>
      <w:r w:rsidRPr="007B5F4C"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Email: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0E1B75">
        <w:rPr>
          <w:rFonts w:ascii="Times New Roman" w:hAnsi="Times New Roman" w:cs="Times New Roman"/>
          <w:sz w:val="28"/>
          <w:szCs w:val="28"/>
        </w:rPr>
        <w:t>Jcrosby@bealcollege.edu</w:t>
      </w:r>
      <w:r w:rsidR="005D0D1E">
        <w:rPr>
          <w:rFonts w:ascii="Times New Roman" w:hAnsi="Times New Roman" w:cs="Times New Roman"/>
          <w:sz w:val="28"/>
          <w:szCs w:val="28"/>
        </w:rPr>
        <w:t>/mcollins@bealcollege.edu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Class Time: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7804C3">
        <w:rPr>
          <w:rFonts w:ascii="Times New Roman" w:hAnsi="Times New Roman" w:cs="Times New Roman"/>
          <w:sz w:val="28"/>
          <w:szCs w:val="28"/>
        </w:rPr>
        <w:t>Tuesday Thursday 2:30pm-6:00pm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Office Hours:</w:t>
      </w:r>
      <w:r w:rsidRPr="007B5F4C"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Textbook: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1233E0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1233E0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130BBB">
        <w:rPr>
          <w:rFonts w:ascii="Times New Roman" w:hAnsi="Times New Roman" w:cs="Times New Roman"/>
          <w:sz w:val="28"/>
          <w:szCs w:val="28"/>
        </w:rPr>
        <w:t>5</w:t>
      </w:r>
      <w:r w:rsidR="001233E0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1233E0">
        <w:rPr>
          <w:rFonts w:ascii="Times New Roman" w:hAnsi="Times New Roman" w:cs="Times New Roman"/>
          <w:sz w:val="28"/>
          <w:szCs w:val="28"/>
        </w:rPr>
        <w:t xml:space="preserve"> Edition.  ISBN: 978-0-8269-2992-1</w:t>
      </w:r>
    </w:p>
    <w:p w:rsidR="0018235D" w:rsidRPr="007B5F4C" w:rsidRDefault="0018235D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D5420" w:rsidRPr="007B5F4C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7B5F4C" w:rsidRPr="007B5F4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B5F4C" w:rsidRPr="007B5F4C">
        <w:rPr>
          <w:rFonts w:ascii="Times New Roman" w:hAnsi="Times New Roman" w:cs="Times New Roman"/>
          <w:sz w:val="28"/>
          <w:szCs w:val="28"/>
        </w:rPr>
        <w:t>This course gives the student the opportunity to develop skills making multi-pass fillet welds on inside corner joints.  It also provides training to develop the manual skills necessary to make quality stringer and weav</w:t>
      </w:r>
      <w:r w:rsidR="00A66C17">
        <w:rPr>
          <w:rFonts w:ascii="Times New Roman" w:hAnsi="Times New Roman" w:cs="Times New Roman"/>
          <w:sz w:val="28"/>
          <w:szCs w:val="28"/>
        </w:rPr>
        <w:t xml:space="preserve">e beads in all positions using 1/8” and 3/32” </w:t>
      </w:r>
      <w:r w:rsidR="00130BBB">
        <w:rPr>
          <w:rFonts w:ascii="Times New Roman" w:hAnsi="Times New Roman" w:cs="Times New Roman"/>
          <w:sz w:val="28"/>
          <w:szCs w:val="28"/>
        </w:rPr>
        <w:t>diameter</w:t>
      </w:r>
      <w:r w:rsidR="007B5F4C" w:rsidRPr="007B5F4C">
        <w:rPr>
          <w:rFonts w:ascii="Times New Roman" w:hAnsi="Times New Roman" w:cs="Times New Roman"/>
          <w:sz w:val="28"/>
          <w:szCs w:val="28"/>
        </w:rPr>
        <w:t xml:space="preserve"> E7018 electrodes on 3/8” mild steel plate using manual operations and techniques will also be discussed.  Prerequisite: WL121</w:t>
      </w:r>
      <w:r w:rsidRPr="007B5F4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D5420" w:rsidRPr="007B5F4C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7B5F4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7B5F4C">
        <w:rPr>
          <w:rFonts w:ascii="Times New Roman" w:hAnsi="Times New Roman" w:cs="Times New Roman"/>
          <w:b/>
          <w:color w:val="231F20"/>
          <w:sz w:val="28"/>
          <w:szCs w:val="28"/>
        </w:rPr>
        <w:t>Course Objectives:</w:t>
      </w:r>
      <w:r w:rsidR="007B5F4C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  <w:r w:rsidR="007B5F4C">
        <w:rPr>
          <w:rFonts w:ascii="Times New Roman" w:hAnsi="Times New Roman" w:cs="Times New Roman"/>
          <w:color w:val="231F20"/>
          <w:sz w:val="28"/>
          <w:szCs w:val="28"/>
        </w:rPr>
        <w:t xml:space="preserve">Identify principles of arc welding; describe arc welding operations of fillet and groove joints; explain heat treatments of low alloy steels; and explain weld size and profiles.  Prepare test plates; perform fillet welds in the </w:t>
      </w:r>
      <w:r w:rsidR="00466E58">
        <w:rPr>
          <w:rFonts w:ascii="Times New Roman" w:hAnsi="Times New Roman" w:cs="Times New Roman"/>
          <w:color w:val="231F20"/>
          <w:sz w:val="28"/>
          <w:szCs w:val="28"/>
        </w:rPr>
        <w:t xml:space="preserve">vertical and </w:t>
      </w:r>
      <w:r w:rsidR="007B5F4C">
        <w:rPr>
          <w:rFonts w:ascii="Times New Roman" w:hAnsi="Times New Roman" w:cs="Times New Roman"/>
          <w:color w:val="231F20"/>
          <w:sz w:val="28"/>
          <w:szCs w:val="28"/>
        </w:rPr>
        <w:t>overhead position; perform bevel groove welds with backing plates in various positions; and demonstrate use of tools and equipment.</w:t>
      </w:r>
      <w:r w:rsidRPr="007B5F4C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</w:p>
    <w:p w:rsidR="00B660C6" w:rsidRDefault="00B660C6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B660C6" w:rsidRDefault="00B660C6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B660C6" w:rsidRDefault="00B660C6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30BBB" w:rsidRDefault="00130BBB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30BBB" w:rsidRDefault="00130BBB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30BBB" w:rsidRDefault="00130BBB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30BBB" w:rsidRDefault="00130BBB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466E58" w:rsidRDefault="00466E58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B660C6" w:rsidRDefault="00B660C6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>Professional Conduct: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A66C17" w:rsidRDefault="00A66C17" w:rsidP="00A66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 not be accepted. </w:t>
      </w:r>
    </w:p>
    <w:p w:rsidR="00A66C17" w:rsidRDefault="00A66C17" w:rsidP="00A66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A66C17" w:rsidRDefault="00A66C17" w:rsidP="00B660C6">
      <w:pPr>
        <w:rPr>
          <w:rFonts w:ascii="Times New Roman" w:hAnsi="Times New Roman" w:cs="Times New Roman"/>
          <w:b/>
          <w:sz w:val="28"/>
          <w:szCs w:val="28"/>
        </w:rPr>
      </w:pPr>
    </w:p>
    <w:p w:rsidR="00B660C6" w:rsidRDefault="00B660C6" w:rsidP="00B660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9D5420" w:rsidRDefault="00B660C6" w:rsidP="000710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5D0D1E" w:rsidRPr="0007107B" w:rsidRDefault="005D0D1E" w:rsidP="0007107B">
      <w:pPr>
        <w:rPr>
          <w:rFonts w:ascii="Times New Roman" w:hAnsi="Times New Roman" w:cs="Times New Roman"/>
          <w:b/>
          <w:sz w:val="28"/>
          <w:szCs w:val="28"/>
        </w:rPr>
      </w:pP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5D0D1E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Homework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5D0D1E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Research Paper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5D0D1E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Final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5D0D1E" w:rsidRPr="007B5F4C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Class participation and Professionalism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Pr="007B5F4C">
        <w:rPr>
          <w:rFonts w:ascii="Times New Roman" w:hAnsi="Times New Roman" w:cs="Times New Roman"/>
          <w:b/>
          <w:sz w:val="28"/>
          <w:szCs w:val="28"/>
        </w:rPr>
        <w:t>%</w:t>
      </w:r>
    </w:p>
    <w:p w:rsidR="005D0D1E" w:rsidRPr="007B5F4C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5D0D1E" w:rsidRPr="007B5F4C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Total</w:t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>100%</w:t>
      </w: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Class Professionalism:</w:t>
      </w:r>
      <w:r w:rsidRPr="007B5F4C">
        <w:rPr>
          <w:rFonts w:ascii="Times New Roman" w:hAnsi="Times New Roman" w:cs="Times New Roman"/>
          <w:sz w:val="28"/>
          <w:szCs w:val="28"/>
        </w:rPr>
        <w:t xml:space="preserve">  The percentage of credit (10%) is assigned for class participation that is based upon attendance, attention given during class, willingness to participate in class discussions and the completion and submission of class assignments on time.</w:t>
      </w: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66E58" w:rsidRDefault="005D0D1E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Attendance:</w:t>
      </w:r>
      <w:r w:rsidRPr="007B5F4C"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</w:t>
      </w:r>
      <w:r w:rsidR="00466E58">
        <w:rPr>
          <w:rFonts w:ascii="Times New Roman" w:hAnsi="Times New Roman" w:cs="Times New Roman"/>
          <w:sz w:val="28"/>
          <w:szCs w:val="28"/>
        </w:rPr>
        <w:t xml:space="preserve">ory result if you miss class.  </w:t>
      </w:r>
    </w:p>
    <w:p w:rsidR="00466E58" w:rsidRDefault="00466E58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466E58" w:rsidRDefault="00650C22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Weekly Course Outline:</w:t>
      </w:r>
    </w:p>
    <w:p w:rsidR="007B5F4C" w:rsidRDefault="009D5420" w:rsidP="007B5F4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1:</w:t>
      </w:r>
      <w:r w:rsidR="007B5F4C">
        <w:rPr>
          <w:rFonts w:ascii="Times New Roman" w:hAnsi="Times New Roman" w:cs="Times New Roman"/>
          <w:sz w:val="28"/>
          <w:szCs w:val="28"/>
        </w:rPr>
        <w:t xml:space="preserve">  Course rules and lab orientation</w:t>
      </w:r>
    </w:p>
    <w:p w:rsidR="007B5F4C" w:rsidRDefault="007B5F4C" w:rsidP="007B5F4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B5F4C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7B5F4C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7B5F4C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7B5F4C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07107B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and laboratory safety</w:t>
      </w:r>
    </w:p>
    <w:p w:rsidR="00122976" w:rsidRDefault="00122976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</w:t>
      </w:r>
      <w:r w:rsidR="0007107B" w:rsidRPr="0007107B">
        <w:rPr>
          <w:rFonts w:ascii="Times New Roman" w:hAnsi="Times New Roman" w:cs="Times New Roman"/>
          <w:b/>
          <w:sz w:val="28"/>
          <w:szCs w:val="28"/>
        </w:rPr>
        <w:t>esearch project</w:t>
      </w:r>
      <w:r w:rsidR="0094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07B">
        <w:rPr>
          <w:rFonts w:ascii="Times New Roman" w:hAnsi="Times New Roman" w:cs="Times New Roman"/>
          <w:b/>
          <w:sz w:val="28"/>
          <w:szCs w:val="28"/>
        </w:rPr>
        <w:t>due week 8</w:t>
      </w:r>
      <w:r w:rsidR="0007107B" w:rsidRPr="0007107B">
        <w:rPr>
          <w:rFonts w:ascii="Times New Roman" w:hAnsi="Times New Roman" w:cs="Times New Roman"/>
          <w:b/>
          <w:sz w:val="28"/>
          <w:szCs w:val="28"/>
        </w:rPr>
        <w:t>:</w:t>
      </w:r>
      <w:r w:rsidR="0007107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4778B">
        <w:rPr>
          <w:rFonts w:ascii="Times New Roman" w:hAnsi="Times New Roman" w:cs="Times New Roman"/>
          <w:sz w:val="28"/>
          <w:szCs w:val="28"/>
        </w:rPr>
        <w:t>6-8</w:t>
      </w:r>
      <w:r w:rsidR="0007107B">
        <w:rPr>
          <w:rFonts w:ascii="Times New Roman" w:hAnsi="Times New Roman" w:cs="Times New Roman"/>
          <w:sz w:val="28"/>
          <w:szCs w:val="28"/>
        </w:rPr>
        <w:t xml:space="preserve"> page research paper on an instructor approved topic.  *PowerPoint Presentation Required </w:t>
      </w:r>
      <w:r w:rsidR="003379B1">
        <w:rPr>
          <w:rFonts w:ascii="Times New Roman" w:hAnsi="Times New Roman" w:cs="Times New Roman"/>
          <w:sz w:val="28"/>
          <w:szCs w:val="28"/>
        </w:rPr>
        <w:t xml:space="preserve">20 slide minimum 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 xml:space="preserve">Week 2: </w:t>
      </w:r>
    </w:p>
    <w:p w:rsidR="007B5F4C" w:rsidRDefault="007B5F4C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07107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>Make fillet we</w:t>
      </w:r>
      <w:r w:rsidR="00466E58">
        <w:rPr>
          <w:rFonts w:ascii="Times New Roman" w:hAnsi="Times New Roman" w:cs="Times New Roman"/>
          <w:sz w:val="28"/>
          <w:szCs w:val="28"/>
        </w:rPr>
        <w:t xml:space="preserve">lds on mild steel plate in the </w:t>
      </w:r>
      <w:proofErr w:type="gramStart"/>
      <w:r w:rsidR="00466E58">
        <w:rPr>
          <w:rFonts w:ascii="Times New Roman" w:hAnsi="Times New Roman" w:cs="Times New Roman"/>
          <w:sz w:val="28"/>
          <w:szCs w:val="28"/>
        </w:rPr>
        <w:t>3F ,</w:t>
      </w:r>
      <w:proofErr w:type="gramEnd"/>
      <w:r w:rsidR="00466E58">
        <w:rPr>
          <w:rFonts w:ascii="Times New Roman" w:hAnsi="Times New Roman" w:cs="Times New Roman"/>
          <w:sz w:val="28"/>
          <w:szCs w:val="28"/>
        </w:rPr>
        <w:t xml:space="preserve"> and 4</w:t>
      </w:r>
      <w:r w:rsidR="00B46A3E">
        <w:rPr>
          <w:rFonts w:ascii="Times New Roman" w:hAnsi="Times New Roman" w:cs="Times New Roman"/>
          <w:sz w:val="28"/>
          <w:szCs w:val="28"/>
        </w:rPr>
        <w:t>F</w:t>
      </w:r>
      <w:r w:rsidR="00466E58">
        <w:rPr>
          <w:rFonts w:ascii="Times New Roman" w:hAnsi="Times New Roman" w:cs="Times New Roman"/>
          <w:sz w:val="28"/>
          <w:szCs w:val="28"/>
        </w:rPr>
        <w:t xml:space="preserve"> </w:t>
      </w:r>
      <w:r w:rsidR="00B46A3E">
        <w:rPr>
          <w:rFonts w:ascii="Times New Roman" w:hAnsi="Times New Roman" w:cs="Times New Roman"/>
          <w:sz w:val="28"/>
          <w:szCs w:val="28"/>
        </w:rPr>
        <w:t>positions, using S.M.A.W.</w:t>
      </w:r>
    </w:p>
    <w:p w:rsidR="00130BBB" w:rsidRDefault="00130BB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3:</w:t>
      </w:r>
    </w:p>
    <w:p w:rsidR="00B46A3E" w:rsidRDefault="00B46A3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66E58" w:rsidRPr="00B46A3E" w:rsidRDefault="0007107B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 xml:space="preserve">Make fillet welds on mild steel plate </w:t>
      </w:r>
      <w:r w:rsidR="00466E58">
        <w:rPr>
          <w:rFonts w:ascii="Times New Roman" w:hAnsi="Times New Roman" w:cs="Times New Roman"/>
          <w:sz w:val="28"/>
          <w:szCs w:val="28"/>
        </w:rPr>
        <w:t>in the 3f and 4f position</w:t>
      </w:r>
    </w:p>
    <w:p w:rsidR="00466E58" w:rsidRPr="007B5F4C" w:rsidRDefault="00466E58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4:</w:t>
      </w:r>
    </w:p>
    <w:p w:rsidR="00122976" w:rsidRDefault="00122976" w:rsidP="0012297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46A3E" w:rsidRDefault="00B46A3E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Midterm Exam</w:t>
      </w:r>
    </w:p>
    <w:p w:rsidR="00B46A3E" w:rsidRPr="00B46A3E" w:rsidRDefault="0007107B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 xml:space="preserve">Make fillet welds on mild steel plate in the </w:t>
      </w:r>
      <w:r w:rsidR="00466E58">
        <w:rPr>
          <w:rFonts w:ascii="Times New Roman" w:hAnsi="Times New Roman" w:cs="Times New Roman"/>
          <w:sz w:val="28"/>
          <w:szCs w:val="28"/>
        </w:rPr>
        <w:t>3f and 4f position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5:</w:t>
      </w:r>
    </w:p>
    <w:p w:rsidR="00B46A3E" w:rsidRDefault="00B46A3E" w:rsidP="00F67AE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6A3E" w:rsidRPr="007B5F4C" w:rsidRDefault="0007107B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>Make fillet welds on mild steel plate in the 3F (vertical), and 4F (overhead) positions, using S.M.A.W.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6:</w:t>
      </w:r>
    </w:p>
    <w:p w:rsidR="00B46A3E" w:rsidRDefault="00B46A3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6A3E" w:rsidRPr="00B46A3E" w:rsidRDefault="0007107B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>Make fillet welds on mild steel plate in the 3F (vertical), and 4F (overhead) positions, using S.M.A.W.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79B1" w:rsidRDefault="003379B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79B1" w:rsidRDefault="003379B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79B1" w:rsidRDefault="003379B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79B1" w:rsidRDefault="003379B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lastRenderedPageBreak/>
        <w:t>Week 7:</w:t>
      </w:r>
    </w:p>
    <w:p w:rsidR="00B46A3E" w:rsidRDefault="00B46A3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22976" w:rsidRPr="00122976" w:rsidRDefault="00122976" w:rsidP="0012297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46A3E" w:rsidRPr="00B46A3E" w:rsidRDefault="0007107B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>Make fillet welds on mild steel plate in the 3F (vertical), and 4F (overhead) positions, using S.M.A.W.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8:</w:t>
      </w:r>
    </w:p>
    <w:p w:rsidR="00B46A3E" w:rsidRDefault="00B46A3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6A3E" w:rsidRDefault="00466E58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Learn to assemble </w:t>
      </w:r>
      <w:r w:rsidR="003379B1">
        <w:rPr>
          <w:rFonts w:ascii="Times New Roman" w:hAnsi="Times New Roman" w:cs="Times New Roman"/>
          <w:sz w:val="28"/>
          <w:szCs w:val="28"/>
        </w:rPr>
        <w:t>AWS structural groove test plate</w:t>
      </w:r>
    </w:p>
    <w:p w:rsidR="003379B1" w:rsidRDefault="003379B1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6A3E" w:rsidRPr="00B46A3E" w:rsidRDefault="00B46A3E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Final Exam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0E1B75" w:rsidRDefault="000E1B75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30BBB" w:rsidRDefault="00130BBB" w:rsidP="000E1B75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130BBB" w:rsidRDefault="00130BBB" w:rsidP="000E1B75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9D5420" w:rsidRPr="007B5F4C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4E7919" w:rsidRDefault="004E7919">
      <w:pPr>
        <w:rPr>
          <w:rFonts w:ascii="Times New Roman" w:hAnsi="Times New Roman" w:cs="Times New Roman"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</w:t>
      </w:r>
    </w:p>
    <w:p w:rsidR="00A66C17" w:rsidRDefault="00A66C17" w:rsidP="00A66C1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7804C3">
        <w:rPr>
          <w:rFonts w:ascii="Times New Roman" w:hAnsi="Times New Roman" w:cs="Times New Roman"/>
          <w:b/>
          <w:sz w:val="28"/>
          <w:szCs w:val="28"/>
        </w:rPr>
        <w:t xml:space="preserve"> 1 </w:t>
      </w:r>
      <w:proofErr w:type="gramStart"/>
      <w:r w:rsidR="007804C3">
        <w:rPr>
          <w:rFonts w:ascii="Times New Roman" w:hAnsi="Times New Roman" w:cs="Times New Roman"/>
          <w:b/>
          <w:sz w:val="28"/>
          <w:szCs w:val="28"/>
        </w:rPr>
        <w:t>Due  5</w:t>
      </w:r>
      <w:proofErr w:type="gramEnd"/>
      <w:r w:rsidR="007804C3">
        <w:rPr>
          <w:rFonts w:ascii="Times New Roman" w:hAnsi="Times New Roman" w:cs="Times New Roman"/>
          <w:b/>
          <w:sz w:val="28"/>
          <w:szCs w:val="28"/>
        </w:rPr>
        <w:t>/7/19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write a one page summary over topics discussed  in class and read chapter 3 and do questions for study and hand out</w:t>
      </w:r>
    </w:p>
    <w:p w:rsidR="00A66C17" w:rsidRDefault="00A66C17" w:rsidP="00A66C17"/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7804C3">
        <w:rPr>
          <w:rFonts w:ascii="Times New Roman" w:hAnsi="Times New Roman" w:cs="Times New Roman"/>
          <w:b/>
          <w:sz w:val="28"/>
          <w:szCs w:val="28"/>
        </w:rPr>
        <w:t xml:space="preserve"> 2 </w:t>
      </w:r>
      <w:proofErr w:type="gramStart"/>
      <w:r w:rsidR="007804C3">
        <w:rPr>
          <w:rFonts w:ascii="Times New Roman" w:hAnsi="Times New Roman" w:cs="Times New Roman"/>
          <w:b/>
          <w:sz w:val="28"/>
          <w:szCs w:val="28"/>
        </w:rPr>
        <w:t>Due  5</w:t>
      </w:r>
      <w:proofErr w:type="gramEnd"/>
      <w:r w:rsidR="007804C3">
        <w:rPr>
          <w:rFonts w:ascii="Times New Roman" w:hAnsi="Times New Roman" w:cs="Times New Roman"/>
          <w:b/>
          <w:sz w:val="28"/>
          <w:szCs w:val="28"/>
        </w:rPr>
        <w:t>/14/19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write a one page summary over topics discussed  in class and read chapter 38 and do questions for study and hand out</w:t>
      </w:r>
    </w:p>
    <w:p w:rsidR="00A66C17" w:rsidRPr="00C763E9" w:rsidRDefault="00A66C17" w:rsidP="00A66C1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66C17" w:rsidRPr="00A20996" w:rsidRDefault="00A66C17" w:rsidP="00A66C1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7804C3">
        <w:rPr>
          <w:rFonts w:ascii="Times New Roman" w:hAnsi="Times New Roman" w:cs="Times New Roman"/>
          <w:b/>
          <w:sz w:val="28"/>
          <w:szCs w:val="28"/>
        </w:rPr>
        <w:t xml:space="preserve"> 3 </w:t>
      </w:r>
      <w:proofErr w:type="gramStart"/>
      <w:r w:rsidR="007804C3">
        <w:rPr>
          <w:rFonts w:ascii="Times New Roman" w:hAnsi="Times New Roman" w:cs="Times New Roman"/>
          <w:b/>
          <w:sz w:val="28"/>
          <w:szCs w:val="28"/>
        </w:rPr>
        <w:t>Due</w:t>
      </w:r>
      <w:proofErr w:type="gramEnd"/>
      <w:r w:rsidR="007804C3">
        <w:rPr>
          <w:rFonts w:ascii="Times New Roman" w:hAnsi="Times New Roman" w:cs="Times New Roman"/>
          <w:b/>
          <w:sz w:val="28"/>
          <w:szCs w:val="28"/>
        </w:rPr>
        <w:t xml:space="preserve"> 5/21/19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</w:t>
      </w:r>
      <w:r w:rsidR="003379B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discussed in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class read chapter 12 and do questions for study and hand out</w:t>
      </w:r>
    </w:p>
    <w:p w:rsidR="00A66C17" w:rsidRDefault="00A66C17" w:rsidP="00A66C17"/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7804C3">
        <w:rPr>
          <w:rFonts w:ascii="Times New Roman" w:hAnsi="Times New Roman" w:cs="Times New Roman"/>
          <w:b/>
          <w:sz w:val="28"/>
          <w:szCs w:val="28"/>
        </w:rPr>
        <w:t xml:space="preserve"> 4 </w:t>
      </w:r>
      <w:proofErr w:type="gramStart"/>
      <w:r w:rsidR="007804C3">
        <w:rPr>
          <w:rFonts w:ascii="Times New Roman" w:hAnsi="Times New Roman" w:cs="Times New Roman"/>
          <w:b/>
          <w:sz w:val="28"/>
          <w:szCs w:val="28"/>
        </w:rPr>
        <w:t>Due  5</w:t>
      </w:r>
      <w:proofErr w:type="gramEnd"/>
      <w:r w:rsidR="007804C3">
        <w:rPr>
          <w:rFonts w:ascii="Times New Roman" w:hAnsi="Times New Roman" w:cs="Times New Roman"/>
          <w:b/>
          <w:sz w:val="28"/>
          <w:szCs w:val="28"/>
        </w:rPr>
        <w:t>/28/19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write a one page summary over topics discussed  in class read chapter 13 and do questions for study and hand out</w:t>
      </w:r>
    </w:p>
    <w:p w:rsidR="00A66C17" w:rsidRDefault="00A66C17" w:rsidP="00A66C17"/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7804C3">
        <w:rPr>
          <w:rFonts w:ascii="Times New Roman" w:hAnsi="Times New Roman" w:cs="Times New Roman"/>
          <w:b/>
          <w:sz w:val="28"/>
          <w:szCs w:val="28"/>
        </w:rPr>
        <w:t xml:space="preserve"> 5 </w:t>
      </w:r>
      <w:proofErr w:type="gramStart"/>
      <w:r w:rsidR="007804C3">
        <w:rPr>
          <w:rFonts w:ascii="Times New Roman" w:hAnsi="Times New Roman" w:cs="Times New Roman"/>
          <w:b/>
          <w:sz w:val="28"/>
          <w:szCs w:val="28"/>
        </w:rPr>
        <w:t>Due</w:t>
      </w:r>
      <w:proofErr w:type="gramEnd"/>
      <w:r w:rsidR="007804C3">
        <w:rPr>
          <w:rFonts w:ascii="Times New Roman" w:hAnsi="Times New Roman" w:cs="Times New Roman"/>
          <w:b/>
          <w:sz w:val="28"/>
          <w:szCs w:val="28"/>
        </w:rPr>
        <w:t xml:space="preserve"> 5/4/19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</w:t>
      </w:r>
      <w:r w:rsidR="003379B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discussed in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class and read chapter 14 and do questions for study and hand out</w:t>
      </w: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66C17" w:rsidRDefault="00A66C17" w:rsidP="00A66C17"/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7804C3">
        <w:rPr>
          <w:rFonts w:ascii="Times New Roman" w:hAnsi="Times New Roman" w:cs="Times New Roman"/>
          <w:b/>
          <w:sz w:val="28"/>
          <w:szCs w:val="28"/>
        </w:rPr>
        <w:t xml:space="preserve"> 6 </w:t>
      </w:r>
      <w:proofErr w:type="gramStart"/>
      <w:r w:rsidR="007804C3">
        <w:rPr>
          <w:rFonts w:ascii="Times New Roman" w:hAnsi="Times New Roman" w:cs="Times New Roman"/>
          <w:b/>
          <w:sz w:val="28"/>
          <w:szCs w:val="28"/>
        </w:rPr>
        <w:t>Due</w:t>
      </w:r>
      <w:proofErr w:type="gramEnd"/>
      <w:r w:rsidR="007804C3">
        <w:rPr>
          <w:rFonts w:ascii="Times New Roman" w:hAnsi="Times New Roman" w:cs="Times New Roman"/>
          <w:b/>
          <w:sz w:val="28"/>
          <w:szCs w:val="28"/>
        </w:rPr>
        <w:t xml:space="preserve"> 5/11/19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</w:t>
      </w:r>
      <w:r w:rsidR="003379B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discussed in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class read chapter 15 and do questions for study and hand out</w:t>
      </w: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66C17" w:rsidRDefault="00A66C17" w:rsidP="00A66C17">
      <w:pPr>
        <w:pStyle w:val="NoSpacing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66C17" w:rsidRDefault="007804C3" w:rsidP="00A66C17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Final Assignment 7 due 5/18/19</w:t>
      </w:r>
      <w:bookmarkStart w:id="0" w:name="_GoBack"/>
      <w:bookmarkEnd w:id="0"/>
      <w:r w:rsidR="00A66C1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: </w:t>
      </w:r>
      <w:r w:rsidR="00A66C17">
        <w:rPr>
          <w:rFonts w:ascii="Times New Roman" w:hAnsi="Times New Roman" w:cs="Times New Roman"/>
          <w:b/>
          <w:sz w:val="28"/>
          <w:szCs w:val="28"/>
        </w:rPr>
        <w:t>R</w:t>
      </w:r>
      <w:r w:rsidR="00A66C17" w:rsidRPr="0007107B">
        <w:rPr>
          <w:rFonts w:ascii="Times New Roman" w:hAnsi="Times New Roman" w:cs="Times New Roman"/>
          <w:b/>
          <w:sz w:val="28"/>
          <w:szCs w:val="28"/>
        </w:rPr>
        <w:t>esearch project</w:t>
      </w:r>
      <w:r w:rsidR="00A66C17">
        <w:rPr>
          <w:rFonts w:ascii="Times New Roman" w:hAnsi="Times New Roman" w:cs="Times New Roman"/>
          <w:b/>
          <w:sz w:val="28"/>
          <w:szCs w:val="28"/>
        </w:rPr>
        <w:t xml:space="preserve"> due week 8</w:t>
      </w:r>
      <w:r w:rsidR="00A66C17" w:rsidRPr="0007107B">
        <w:rPr>
          <w:rFonts w:ascii="Times New Roman" w:hAnsi="Times New Roman" w:cs="Times New Roman"/>
          <w:b/>
          <w:sz w:val="28"/>
          <w:szCs w:val="28"/>
        </w:rPr>
        <w:t>:</w:t>
      </w:r>
      <w:r w:rsidR="00A66C1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66C17">
        <w:rPr>
          <w:rFonts w:ascii="Times New Roman" w:hAnsi="Times New Roman" w:cs="Times New Roman"/>
          <w:sz w:val="28"/>
          <w:szCs w:val="28"/>
        </w:rPr>
        <w:t xml:space="preserve">6-8 page research paper on an instructor approved topic.  *PowerPoint Presentation Required </w:t>
      </w:r>
      <w:r w:rsidR="003379B1">
        <w:rPr>
          <w:rFonts w:ascii="Times New Roman" w:hAnsi="Times New Roman" w:cs="Times New Roman"/>
          <w:sz w:val="28"/>
          <w:szCs w:val="28"/>
        </w:rPr>
        <w:t xml:space="preserve">20 slide minimum </w:t>
      </w: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66C17" w:rsidRPr="007B5F4C" w:rsidRDefault="00A66C17">
      <w:pPr>
        <w:rPr>
          <w:rFonts w:ascii="Times New Roman" w:hAnsi="Times New Roman" w:cs="Times New Roman"/>
          <w:sz w:val="28"/>
          <w:szCs w:val="28"/>
        </w:rPr>
      </w:pPr>
    </w:p>
    <w:sectPr w:rsidR="00A66C17" w:rsidRPr="007B5F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F5082C"/>
    <w:multiLevelType w:val="hybridMultilevel"/>
    <w:tmpl w:val="483E0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B340D"/>
    <w:multiLevelType w:val="hybridMultilevel"/>
    <w:tmpl w:val="11FA1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7107B"/>
    <w:rsid w:val="000E1B75"/>
    <w:rsid w:val="00122976"/>
    <w:rsid w:val="001233E0"/>
    <w:rsid w:val="00130BBB"/>
    <w:rsid w:val="0018235D"/>
    <w:rsid w:val="00215CD9"/>
    <w:rsid w:val="003379B1"/>
    <w:rsid w:val="003776D7"/>
    <w:rsid w:val="00466E58"/>
    <w:rsid w:val="004E7919"/>
    <w:rsid w:val="004F4D4F"/>
    <w:rsid w:val="005D0D1E"/>
    <w:rsid w:val="00650C22"/>
    <w:rsid w:val="007804C3"/>
    <w:rsid w:val="007B5F4C"/>
    <w:rsid w:val="0094778B"/>
    <w:rsid w:val="009D5420"/>
    <w:rsid w:val="00A66C17"/>
    <w:rsid w:val="00B46A3E"/>
    <w:rsid w:val="00B660C6"/>
    <w:rsid w:val="00C74A55"/>
    <w:rsid w:val="00F13154"/>
    <w:rsid w:val="00F6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48CBC9-5586-473A-BBD6-686C77D0C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5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F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0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262989BC</Template>
  <TotalTime>0</TotalTime>
  <Pages>5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2019-04-24T14:09:00Z</cp:lastPrinted>
  <dcterms:created xsi:type="dcterms:W3CDTF">2019-04-24T14:10:00Z</dcterms:created>
  <dcterms:modified xsi:type="dcterms:W3CDTF">2019-04-24T14:10:00Z</dcterms:modified>
</cp:coreProperties>
</file>